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05F" w:rsidRDefault="0046305F" w:rsidP="0046305F">
      <w:r>
        <w:rPr>
          <w:u w:val="single"/>
        </w:rPr>
        <w:t>John BOSTON</w:t>
      </w:r>
      <w:r>
        <w:t xml:space="preserve">  </w:t>
      </w:r>
      <w:proofErr w:type="gramStart"/>
      <w:r>
        <w:t xml:space="preserve">   (</w:t>
      </w:r>
      <w:proofErr w:type="gramEnd"/>
      <w:r>
        <w:t>fl.1491-1529)</w:t>
      </w:r>
    </w:p>
    <w:p w:rsidR="0046305F" w:rsidRDefault="0046305F" w:rsidP="0046305F">
      <w:r>
        <w:t xml:space="preserve">Abbot of </w:t>
      </w:r>
      <w:proofErr w:type="spellStart"/>
      <w:r>
        <w:t>Hagnaby</w:t>
      </w:r>
      <w:proofErr w:type="spellEnd"/>
      <w:r>
        <w:t>, Lincolnshire.</w:t>
      </w:r>
    </w:p>
    <w:p w:rsidR="0046305F" w:rsidRDefault="0046305F" w:rsidP="0046305F"/>
    <w:p w:rsidR="0046305F" w:rsidRDefault="0046305F" w:rsidP="0046305F"/>
    <w:p w:rsidR="0046305F" w:rsidRDefault="0046305F" w:rsidP="0046305F">
      <w:r>
        <w:t xml:space="preserve">   1491-1529</w:t>
      </w:r>
      <w:r>
        <w:tab/>
        <w:t>He occurs as Abbot.</w:t>
      </w:r>
    </w:p>
    <w:p w:rsidR="0046305F" w:rsidRDefault="0046305F" w:rsidP="0046305F">
      <w:r>
        <w:tab/>
      </w:r>
      <w:r>
        <w:tab/>
        <w:t>(“A History of the county of Lincoln” vol.2 pp.205-6)</w:t>
      </w:r>
    </w:p>
    <w:p w:rsidR="0046305F" w:rsidRDefault="0046305F" w:rsidP="0046305F"/>
    <w:p w:rsidR="0046305F" w:rsidRDefault="0046305F" w:rsidP="0046305F"/>
    <w:p w:rsidR="0046305F" w:rsidRDefault="0046305F" w:rsidP="0046305F">
      <w:r>
        <w:t>15 December 2017</w:t>
      </w:r>
    </w:p>
    <w:p w:rsidR="0046305F" w:rsidRDefault="0046305F" w:rsidP="0046305F"/>
    <w:p w:rsidR="006B2F86" w:rsidRPr="00E71FC3" w:rsidRDefault="0046305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05F" w:rsidRDefault="0046305F" w:rsidP="00E71FC3">
      <w:r>
        <w:separator/>
      </w:r>
    </w:p>
  </w:endnote>
  <w:endnote w:type="continuationSeparator" w:id="0">
    <w:p w:rsidR="0046305F" w:rsidRDefault="0046305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05F" w:rsidRDefault="0046305F" w:rsidP="00E71FC3">
      <w:r>
        <w:separator/>
      </w:r>
    </w:p>
  </w:footnote>
  <w:footnote w:type="continuationSeparator" w:id="0">
    <w:p w:rsidR="0046305F" w:rsidRDefault="0046305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05F"/>
    <w:rsid w:val="001A7C09"/>
    <w:rsid w:val="0046305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973118-C91A-464A-BA1A-1407C258F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305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2018-01-03T20:40:00Z</dcterms:created>
  <dcterms:modified xsi:type="dcterms:W3CDTF">2018-01-03T20:41:00Z</dcterms:modified>
</cp:coreProperties>
</file>